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EF0B" w14:textId="77777777" w:rsidR="0077272F" w:rsidRDefault="0077272F" w:rsidP="007727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BURGEYS</w:t>
      </w:r>
      <w:r>
        <w:rPr>
          <w:rFonts w:cs="Times New Roman"/>
          <w:szCs w:val="24"/>
        </w:rPr>
        <w:t xml:space="preserve">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3B6632C" w14:textId="77777777" w:rsidR="0077272F" w:rsidRDefault="0077272F" w:rsidP="0077272F">
      <w:pPr>
        <w:pStyle w:val="NoSpacing"/>
        <w:rPr>
          <w:rFonts w:cs="Times New Roman"/>
          <w:szCs w:val="24"/>
        </w:rPr>
      </w:pPr>
    </w:p>
    <w:p w14:paraId="57075138" w14:textId="77777777" w:rsidR="0077272F" w:rsidRDefault="0077272F" w:rsidP="0077272F">
      <w:pPr>
        <w:pStyle w:val="NoSpacing"/>
        <w:rPr>
          <w:rFonts w:cs="Times New Roman"/>
          <w:szCs w:val="24"/>
        </w:rPr>
      </w:pPr>
    </w:p>
    <w:p w14:paraId="4EC3C110" w14:textId="77777777" w:rsidR="0077272F" w:rsidRDefault="0077272F" w:rsidP="007727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Babraham</w:t>
      </w:r>
      <w:proofErr w:type="spellEnd"/>
      <w:r>
        <w:rPr>
          <w:rFonts w:cs="Times New Roman"/>
          <w:szCs w:val="24"/>
        </w:rPr>
        <w:t>,</w:t>
      </w:r>
    </w:p>
    <w:p w14:paraId="46D255FC" w14:textId="77777777" w:rsidR="0077272F" w:rsidRDefault="0077272F" w:rsidP="007727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 xml:space="preserve">, into lands of Sir John </w:t>
      </w:r>
      <w:proofErr w:type="gramStart"/>
      <w:r>
        <w:rPr>
          <w:rFonts w:cs="Times New Roman"/>
          <w:szCs w:val="24"/>
        </w:rPr>
        <w:t>Howard(</w:t>
      </w:r>
      <w:proofErr w:type="gramEnd"/>
      <w:r>
        <w:rPr>
          <w:rFonts w:cs="Times New Roman"/>
          <w:szCs w:val="24"/>
        </w:rPr>
        <w:t>d.1437)(q.v.).</w:t>
      </w:r>
    </w:p>
    <w:p w14:paraId="0E396FDA" w14:textId="77777777" w:rsidR="0077272F" w:rsidRDefault="0077272F" w:rsidP="007727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https://inquisitionspostmortem.ac.uk/view/inquisition/25-105/</w:t>
        </w:r>
      </w:hyperlink>
      <w:r>
        <w:rPr>
          <w:rFonts w:cs="Times New Roman"/>
          <w:szCs w:val="24"/>
        </w:rPr>
        <w:t xml:space="preserve"> )</w:t>
      </w:r>
    </w:p>
    <w:p w14:paraId="4C84C6BA" w14:textId="77777777" w:rsidR="0077272F" w:rsidRDefault="0077272F" w:rsidP="0077272F">
      <w:pPr>
        <w:pStyle w:val="NoSpacing"/>
        <w:rPr>
          <w:rFonts w:cs="Times New Roman"/>
          <w:szCs w:val="24"/>
        </w:rPr>
      </w:pPr>
    </w:p>
    <w:p w14:paraId="1CC8A0D1" w14:textId="77777777" w:rsidR="0077272F" w:rsidRDefault="0077272F" w:rsidP="0077272F">
      <w:pPr>
        <w:pStyle w:val="NoSpacing"/>
        <w:rPr>
          <w:rFonts w:cs="Times New Roman"/>
          <w:szCs w:val="24"/>
        </w:rPr>
      </w:pPr>
    </w:p>
    <w:p w14:paraId="57CE4432" w14:textId="77777777" w:rsidR="0077272F" w:rsidRDefault="0077272F" w:rsidP="007727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1BE893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FFB57" w14:textId="77777777" w:rsidR="0077272F" w:rsidRDefault="0077272F" w:rsidP="009139A6">
      <w:r>
        <w:separator/>
      </w:r>
    </w:p>
  </w:endnote>
  <w:endnote w:type="continuationSeparator" w:id="0">
    <w:p w14:paraId="7BB710CF" w14:textId="77777777" w:rsidR="0077272F" w:rsidRDefault="007727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44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47E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34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5A8A" w14:textId="77777777" w:rsidR="0077272F" w:rsidRDefault="0077272F" w:rsidP="009139A6">
      <w:r>
        <w:separator/>
      </w:r>
    </w:p>
  </w:footnote>
  <w:footnote w:type="continuationSeparator" w:id="0">
    <w:p w14:paraId="269F3361" w14:textId="77777777" w:rsidR="0077272F" w:rsidRDefault="007727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5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78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BE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2F"/>
    <w:rsid w:val="000666E0"/>
    <w:rsid w:val="002510B7"/>
    <w:rsid w:val="005C130B"/>
    <w:rsid w:val="0077272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37D05"/>
  <w15:chartTrackingRefBased/>
  <w15:docId w15:val="{FB3A5DA0-8D0E-4028-B7E1-C5E6A946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27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5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2023-05-17T16:40:00Z</dcterms:created>
  <dcterms:modified xsi:type="dcterms:W3CDTF">2023-05-17T16:40:00Z</dcterms:modified>
</cp:coreProperties>
</file>